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6B759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WARDEE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2C488B4" w14:textId="248F68EC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Drax Priory.</w:t>
      </w:r>
    </w:p>
    <w:p w14:paraId="58BD4425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C28B7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2D630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063FC3E3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574A83C6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60AE387E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BA1364" w14:textId="77777777" w:rsidR="00ED0E33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86A017" w14:textId="77777777" w:rsidR="00ED0E33" w:rsidRPr="003572CF" w:rsidRDefault="00ED0E33" w:rsidP="00ED0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6DA28C3A" w14:textId="76B89E78" w:rsidR="00BA00AB" w:rsidRPr="00ED0E3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D0E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227D7" w14:textId="77777777" w:rsidR="00ED0E33" w:rsidRDefault="00ED0E33" w:rsidP="009139A6">
      <w:r>
        <w:separator/>
      </w:r>
    </w:p>
  </w:endnote>
  <w:endnote w:type="continuationSeparator" w:id="0">
    <w:p w14:paraId="7488642B" w14:textId="77777777" w:rsidR="00ED0E33" w:rsidRDefault="00ED0E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30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D8D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749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A858F" w14:textId="77777777" w:rsidR="00ED0E33" w:rsidRDefault="00ED0E33" w:rsidP="009139A6">
      <w:r>
        <w:separator/>
      </w:r>
    </w:p>
  </w:footnote>
  <w:footnote w:type="continuationSeparator" w:id="0">
    <w:p w14:paraId="662F8C18" w14:textId="77777777" w:rsidR="00ED0E33" w:rsidRDefault="00ED0E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638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E48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9E3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33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ED0E3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94C41"/>
  <w15:chartTrackingRefBased/>
  <w15:docId w15:val="{AEAC22DA-2C12-4900-B4E0-32558E11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2021-03-16T20:43:00Z</dcterms:created>
  <dcterms:modified xsi:type="dcterms:W3CDTF">2021-03-16T20:47:00Z</dcterms:modified>
</cp:coreProperties>
</file>